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3784"/>
        <w:gridCol w:w="1069"/>
        <w:gridCol w:w="1122"/>
        <w:gridCol w:w="1317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0A12D3" w:rsidRDefault="000A12D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 Profiles </w:t>
            </w:r>
          </w:p>
        </w:tc>
      </w:tr>
      <w:tr w:rsidR="008D329F" w:rsidRPr="008D329F" w:rsidTr="00506877">
        <w:trPr>
          <w:trHeight w:val="654"/>
          <w:jc w:val="center"/>
        </w:trPr>
        <w:tc>
          <w:tcPr>
            <w:tcW w:w="62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78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6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506877">
        <w:trPr>
          <w:trHeight w:val="330"/>
          <w:jc w:val="center"/>
        </w:trPr>
        <w:tc>
          <w:tcPr>
            <w:tcW w:w="62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78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6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506877">
        <w:trPr>
          <w:trHeight w:val="330"/>
          <w:jc w:val="center"/>
        </w:trPr>
        <w:tc>
          <w:tcPr>
            <w:tcW w:w="62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78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6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506877">
        <w:trPr>
          <w:trHeight w:val="428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784" w:type="dxa"/>
            <w:shd w:val="clear" w:color="auto" w:fill="auto"/>
            <w:vAlign w:val="center"/>
          </w:tcPr>
          <w:p w:rsidR="008254FE" w:rsidRDefault="008254FE" w:rsidP="000A12D3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α) Προφίλ </w:t>
            </w:r>
            <w:r w:rsidR="000A12D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τετραγωνικής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0A12D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διατομής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   </w:t>
            </w:r>
          </w:p>
          <w:p w:rsidR="000A12D3" w:rsidRDefault="008254FE" w:rsidP="000A12D3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β) Πλάτος </w:t>
            </w:r>
            <w:r w:rsidR="000A12D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40χ40</w:t>
            </w:r>
            <w:r w:rsidR="000A12D3" w:rsidRPr="000A12D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0A12D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χιλιοστών  </w:t>
            </w:r>
          </w:p>
          <w:p w:rsidR="000A12D3" w:rsidRDefault="008254FE" w:rsidP="000A12D3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γ) </w:t>
            </w:r>
            <w:r w:rsidR="000A12D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Πάχος διατομής :   2 χιλιοστά </w:t>
            </w:r>
            <w:r w:rsidR="000A12D3" w:rsidRPr="000A12D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</w:t>
            </w:r>
          </w:p>
          <w:p w:rsidR="000A12D3" w:rsidRDefault="008254FE" w:rsidP="000A12D3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δ) </w:t>
            </w:r>
            <w:r w:rsidR="000A12D3" w:rsidRPr="000A12D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Υλικό </w:t>
            </w:r>
            <w:r w:rsidR="000A12D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αλουμίνιο </w:t>
            </w:r>
            <w:r w:rsidR="000A12D3" w:rsidRPr="000A12D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ΕΝ  AW-5754   </w:t>
            </w:r>
          </w:p>
          <w:p w:rsidR="008D329F" w:rsidRPr="008D329F" w:rsidRDefault="008254FE" w:rsidP="000A12D3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ε) </w:t>
            </w:r>
            <w:r w:rsidR="000A12D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Μήκος</w:t>
            </w:r>
            <w:r w:rsidR="00EB151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τεμαχίου </w:t>
            </w:r>
            <w:r w:rsidR="000A12D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:  3μέτρα </w:t>
            </w:r>
            <w:r w:rsidR="000A12D3" w:rsidRPr="000A12D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</w:r>
            <w:r w:rsidR="000A12D3" w:rsidRPr="000A12D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506877">
        <w:trPr>
          <w:trHeight w:val="330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8D329F" w:rsidRPr="008D329F" w:rsidRDefault="0050687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  <w:bookmarkStart w:id="0" w:name="_GoBack"/>
            <w:bookmarkEnd w:id="0"/>
          </w:p>
        </w:tc>
        <w:tc>
          <w:tcPr>
            <w:tcW w:w="3784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:rsidR="008D329F" w:rsidRPr="008D329F" w:rsidRDefault="0050687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A12D3"/>
    <w:rsid w:val="000E333F"/>
    <w:rsid w:val="00115F5C"/>
    <w:rsid w:val="0024151E"/>
    <w:rsid w:val="002C5B52"/>
    <w:rsid w:val="002D6609"/>
    <w:rsid w:val="00506877"/>
    <w:rsid w:val="007C3968"/>
    <w:rsid w:val="008254FE"/>
    <w:rsid w:val="008D329F"/>
    <w:rsid w:val="009A6F68"/>
    <w:rsid w:val="00D43DFD"/>
    <w:rsid w:val="00EB1516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294F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13</TotalTime>
  <Pages>1</Pages>
  <Words>58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5</cp:revision>
  <dcterms:created xsi:type="dcterms:W3CDTF">2025-10-02T21:55:00Z</dcterms:created>
  <dcterms:modified xsi:type="dcterms:W3CDTF">2025-11-20T20:36:00Z</dcterms:modified>
</cp:coreProperties>
</file>